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D01EB" w14:textId="77777777" w:rsidR="009460A8" w:rsidRDefault="009460A8" w:rsidP="00946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BYSSHOP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7B0F76AC" w14:textId="77777777" w:rsidR="009460A8" w:rsidRDefault="009460A8" w:rsidP="00946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Burford,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B48B0AE" w14:textId="77777777" w:rsidR="009460A8" w:rsidRDefault="009460A8" w:rsidP="009460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AEB0FE" w14:textId="77777777" w:rsidR="009460A8" w:rsidRDefault="009460A8" w:rsidP="009460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C8D971" w14:textId="77777777" w:rsidR="009460A8" w:rsidRDefault="009460A8" w:rsidP="00946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Oct.1477</w:t>
      </w:r>
      <w:r>
        <w:rPr>
          <w:rFonts w:ascii="Times New Roman" w:hAnsi="Times New Roman" w:cs="Times New Roman"/>
          <w:sz w:val="24"/>
          <w:szCs w:val="24"/>
        </w:rPr>
        <w:tab/>
        <w:t>William Brampton of Burford(q.v.), and his brother, Thomas Brampton,</w:t>
      </w:r>
    </w:p>
    <w:p w14:paraId="1A4A7D60" w14:textId="77777777" w:rsidR="009460A8" w:rsidRDefault="009460A8" w:rsidP="00946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chaplain(q.v.), released and quitclaimed all their rights in a messuage in the </w:t>
      </w:r>
    </w:p>
    <w:p w14:paraId="36B87DA1" w14:textId="77777777" w:rsidR="009460A8" w:rsidRDefault="009460A8" w:rsidP="00946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High Street of Burford to him.   (C.C.R 1476-85 p.77)</w:t>
      </w:r>
    </w:p>
    <w:p w14:paraId="5EB85457" w14:textId="77777777" w:rsidR="009460A8" w:rsidRDefault="009460A8" w:rsidP="009460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88790D" w14:textId="77777777" w:rsidR="009460A8" w:rsidRDefault="009460A8" w:rsidP="009460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98D3B1" w14:textId="77777777" w:rsidR="009460A8" w:rsidRDefault="009460A8" w:rsidP="009460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2021</w:t>
      </w:r>
    </w:p>
    <w:p w14:paraId="63F62DF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C80BF7" w14:textId="77777777" w:rsidR="009460A8" w:rsidRDefault="009460A8" w:rsidP="009139A6">
      <w:r>
        <w:separator/>
      </w:r>
    </w:p>
  </w:endnote>
  <w:endnote w:type="continuationSeparator" w:id="0">
    <w:p w14:paraId="710783B2" w14:textId="77777777" w:rsidR="009460A8" w:rsidRDefault="009460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BFA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2E80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EA75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4E32F8" w14:textId="77777777" w:rsidR="009460A8" w:rsidRDefault="009460A8" w:rsidP="009139A6">
      <w:r>
        <w:separator/>
      </w:r>
    </w:p>
  </w:footnote>
  <w:footnote w:type="continuationSeparator" w:id="0">
    <w:p w14:paraId="5B4154E7" w14:textId="77777777" w:rsidR="009460A8" w:rsidRDefault="009460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300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A0A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607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0A8"/>
    <w:rsid w:val="000666E0"/>
    <w:rsid w:val="002510B7"/>
    <w:rsid w:val="005C130B"/>
    <w:rsid w:val="00826F5C"/>
    <w:rsid w:val="009139A6"/>
    <w:rsid w:val="009448BB"/>
    <w:rsid w:val="009460A8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F2CDC"/>
  <w15:chartTrackingRefBased/>
  <w15:docId w15:val="{A79F5F27-A31E-455C-A40F-6E6B979E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2021-03-29T20:41:00Z</dcterms:created>
  <dcterms:modified xsi:type="dcterms:W3CDTF">2021-03-29T20:42:00Z</dcterms:modified>
</cp:coreProperties>
</file>